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51285">
        <w:rPr>
          <w:b/>
          <w:i/>
          <w:noProof/>
          <w:sz w:val="28"/>
        </w:rPr>
        <w:t>2910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E077BA" w:rsidP="00E13E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51285" w:rsidP="00E13E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13E3D" w:rsidP="00E07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77BA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51285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951285">
              <w:t>Correction of minimum requirements for L1-RSRP reporting test cases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5470D6">
            <w:pPr>
              <w:pStyle w:val="CRCoverPage"/>
              <w:spacing w:after="0"/>
              <w:ind w:left="100"/>
              <w:rPr>
                <w:noProof/>
              </w:rPr>
            </w:pPr>
            <w:r w:rsidRPr="005470D6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60F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360F1E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077BA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7BA" w:rsidRDefault="001053A1" w:rsidP="00E077BA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5470D6">
              <w:t>Minimum requirements given in 4.6.4.0 don't align with latest version of 38.133</w:t>
            </w:r>
          </w:p>
          <w:p w:rsidR="001053A1" w:rsidRPr="004A220A" w:rsidRDefault="001053A1" w:rsidP="001053A1">
            <w:pPr>
              <w:pStyle w:val="CRCoverPage"/>
              <w:spacing w:after="0"/>
              <w:ind w:left="100"/>
            </w:pPr>
            <w:r>
              <w:t>2. T</w:t>
            </w:r>
            <w:r w:rsidRPr="001053A1">
              <w:rPr>
                <w:vertAlign w:val="subscript"/>
              </w:rPr>
              <w:t>SMTCperiod</w:t>
            </w:r>
            <w:r>
              <w:t xml:space="preserve"> are only used in CSI-RS based L1-RSRP requirements in FR2. So they are redundant for TC in cl.4.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E3D" w:rsidRDefault="005470D6" w:rsidP="001053A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Minimum requirements for L1-RSRP reporting are updated to align with latest version of 38.133</w:t>
            </w:r>
          </w:p>
          <w:p w:rsidR="001053A1" w:rsidRPr="004A220A" w:rsidRDefault="001053A1" w:rsidP="001053A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Redundant requirements are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470D6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Specs are not aligned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47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4.6.4.0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470D6" w:rsidRPr="002837D7" w:rsidRDefault="005470D6" w:rsidP="005470D6">
      <w:pPr>
        <w:pStyle w:val="4"/>
        <w:rPr>
          <w:lang w:eastAsia="sv-SE"/>
        </w:rPr>
      </w:pPr>
      <w:bookmarkStart w:id="2" w:name="_Toc21621464"/>
      <w:bookmarkStart w:id="3" w:name="_Toc29297078"/>
      <w:bookmarkStart w:id="4" w:name="_Toc36149270"/>
      <w:bookmarkStart w:id="5" w:name="_Toc44092848"/>
      <w:bookmarkStart w:id="6" w:name="_Toc44093397"/>
      <w:bookmarkStart w:id="7" w:name="_Toc44094220"/>
      <w:bookmarkStart w:id="8" w:name="_Toc44094499"/>
      <w:bookmarkStart w:id="9" w:name="_Toc52295915"/>
      <w:bookmarkStart w:id="10" w:name="_Toc59027621"/>
      <w:bookmarkStart w:id="11" w:name="_Toc69328115"/>
      <w:r w:rsidRPr="002837D7">
        <w:rPr>
          <w:lang w:eastAsia="sv-SE"/>
        </w:rPr>
        <w:t>4.6.4.0</w:t>
      </w:r>
      <w:r w:rsidRPr="002837D7">
        <w:rPr>
          <w:lang w:eastAsia="sv-SE"/>
        </w:rPr>
        <w:tab/>
        <w:t>Minimum conformance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470D6" w:rsidRPr="002837D7" w:rsidRDefault="005470D6" w:rsidP="005470D6">
      <w:pPr>
        <w:pStyle w:val="5"/>
      </w:pPr>
      <w:bookmarkStart w:id="12" w:name="_Toc21621465"/>
      <w:bookmarkStart w:id="13" w:name="_Toc29297079"/>
      <w:bookmarkStart w:id="14" w:name="_Toc36149271"/>
      <w:bookmarkStart w:id="15" w:name="_Toc44092849"/>
      <w:bookmarkStart w:id="16" w:name="_Toc44093398"/>
      <w:bookmarkStart w:id="17" w:name="_Toc44094221"/>
      <w:bookmarkStart w:id="18" w:name="_Toc44094500"/>
      <w:bookmarkStart w:id="19" w:name="_Toc52295916"/>
      <w:bookmarkStart w:id="20" w:name="_Toc59027622"/>
      <w:bookmarkStart w:id="21" w:name="_Toc69328116"/>
      <w:r w:rsidRPr="002837D7">
        <w:t>4.6.4.0.1</w:t>
      </w:r>
      <w:r w:rsidRPr="002837D7">
        <w:tab/>
        <w:t xml:space="preserve">Minimum conformance requirements for </w:t>
      </w:r>
      <w:r w:rsidRPr="002837D7">
        <w:rPr>
          <w:lang w:eastAsia="sv-SE"/>
        </w:rPr>
        <w:t xml:space="preserve">SSB-based </w:t>
      </w:r>
      <w:r w:rsidRPr="002837D7">
        <w:t>L1-RSRP measurement for beam reporting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470D6" w:rsidRPr="002837D7" w:rsidRDefault="005470D6" w:rsidP="005470D6">
      <w:pPr>
        <w:rPr>
          <w:rFonts w:eastAsia="?? ??"/>
        </w:rPr>
      </w:pPr>
      <w:r w:rsidRPr="002837D7">
        <w:t>The UE shall be capable of performing L1-RSRP</w:t>
      </w:r>
      <w:r w:rsidRPr="002837D7">
        <w:rPr>
          <w:rFonts w:eastAsia="?? ??"/>
        </w:rPr>
        <w:t xml:space="preserve"> </w:t>
      </w:r>
      <w:r w:rsidRPr="002837D7">
        <w:t xml:space="preserve">measurements based </w:t>
      </w:r>
      <w:r w:rsidRPr="002837D7">
        <w:rPr>
          <w:rFonts w:eastAsia="?? ??"/>
        </w:rPr>
        <w:t xml:space="preserve">on the configured SSB </w:t>
      </w:r>
      <w:r w:rsidRPr="002837D7">
        <w:rPr>
          <w:rFonts w:cs="Arial"/>
        </w:rPr>
        <w:t xml:space="preserve">resource for </w:t>
      </w:r>
      <w:r w:rsidRPr="002837D7">
        <w:t>L1-RSRP computation, and the UE physical layer shall be capable of reporting L1-RSRP measured over the measurement period of T</w:t>
      </w:r>
      <w:r w:rsidRPr="002837D7">
        <w:rPr>
          <w:vertAlign w:val="subscript"/>
        </w:rPr>
        <w:t>L1-RSRP_Measurement_Period_SSB</w:t>
      </w:r>
      <w:r w:rsidRPr="002837D7">
        <w:t>.</w:t>
      </w:r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eastAsia="?? ??"/>
        </w:rPr>
        <w:t xml:space="preserve">The value of </w:t>
      </w:r>
      <w:r w:rsidRPr="002837D7">
        <w:rPr>
          <w:sz w:val="22"/>
        </w:rPr>
        <w:t>T</w:t>
      </w:r>
      <w:r w:rsidRPr="002837D7">
        <w:rPr>
          <w:sz w:val="22"/>
          <w:vertAlign w:val="subscript"/>
        </w:rPr>
        <w:t>L1-RSRP</w:t>
      </w:r>
      <w:r w:rsidRPr="002837D7">
        <w:rPr>
          <w:vertAlign w:val="subscript"/>
        </w:rPr>
        <w:t>_Measurement_Period_SSB</w:t>
      </w:r>
      <w:r w:rsidRPr="002837D7">
        <w:rPr>
          <w:rFonts w:eastAsia="?? ??"/>
        </w:rPr>
        <w:t xml:space="preserve"> is defined in Table 9.5.4.1-1 for FR1,</w:t>
      </w:r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eastAsia="?? ??"/>
        </w:rPr>
        <w:t>where</w:t>
      </w:r>
    </w:p>
    <w:p w:rsidR="005470D6" w:rsidRPr="002837D7" w:rsidRDefault="005470D6" w:rsidP="005470D6">
      <w:pPr>
        <w:pStyle w:val="B1"/>
        <w:rPr>
          <w:rFonts w:eastAsia="?? ??"/>
        </w:rPr>
      </w:pPr>
      <w:r w:rsidRPr="002837D7">
        <w:rPr>
          <w:rFonts w:eastAsia="?? ??"/>
        </w:rPr>
        <w:t>-</w:t>
      </w:r>
      <w:r w:rsidRPr="002837D7">
        <w:rPr>
          <w:rFonts w:eastAsia="?? ??"/>
        </w:rPr>
        <w:tab/>
        <w:t xml:space="preserve">M=1 if higher layer parameter </w:t>
      </w:r>
      <w:r w:rsidRPr="002837D7">
        <w:rPr>
          <w:rFonts w:eastAsia="?? ??"/>
          <w:i/>
        </w:rPr>
        <w:t>timeRestrictionForChannelMeasurement</w:t>
      </w:r>
      <w:r w:rsidRPr="002837D7">
        <w:rPr>
          <w:rFonts w:eastAsia="?? ??"/>
        </w:rPr>
        <w:t xml:space="preserve"> is configured, and M=3 otherwise </w:t>
      </w:r>
    </w:p>
    <w:p w:rsidR="005470D6" w:rsidRPr="002837D7" w:rsidDel="005470D6" w:rsidRDefault="005470D6" w:rsidP="005470D6">
      <w:pPr>
        <w:pStyle w:val="B1"/>
        <w:rPr>
          <w:del w:id="22" w:author="Huawei" w:date="2021-05-06T20:14:00Z"/>
          <w:rFonts w:eastAsia="?? ??"/>
        </w:rPr>
      </w:pPr>
      <w:del w:id="23" w:author="Huawei" w:date="2021-05-06T20:14:00Z">
        <w:r w:rsidRPr="002837D7" w:rsidDel="005470D6">
          <w:rPr>
            <w:rFonts w:eastAsia="?? ??"/>
          </w:rPr>
          <w:delText>-</w:delText>
        </w:r>
        <w:r w:rsidRPr="002837D7" w:rsidDel="005470D6">
          <w:rPr>
            <w:rFonts w:eastAsia="?? ??"/>
          </w:rPr>
          <w:tab/>
          <w:delText>N= 8.</w:delText>
        </w:r>
      </w:del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eastAsia="?? ??"/>
        </w:rPr>
        <w:t>For FR1,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</w:r>
      <w:ins w:id="24" w:author="Huawei" w:date="2021-05-06T20:15:00Z">
        <w:r w:rsidRPr="009C5807"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</w:ins>
      <w:del w:id="25" w:author="Huawei" w:date="2021-05-06T20:15:00Z">
        <w:r w:rsidRPr="002837D7" w:rsidDel="005470D6">
          <w:delText>P=1/(1 – T</w:delText>
        </w:r>
        <w:r w:rsidRPr="002837D7" w:rsidDel="005470D6">
          <w:rPr>
            <w:vertAlign w:val="subscript"/>
          </w:rPr>
          <w:delText>SSB</w:delText>
        </w:r>
        <w:r w:rsidRPr="002837D7" w:rsidDel="005470D6">
          <w:delText>/MGRP)</w:delText>
        </w:r>
      </w:del>
      <w:r w:rsidRPr="002837D7">
        <w:t>, when in the monitored cell there are measurement gaps configured for intra-frequency, inter-frequency or inter-RAT measurements, which are overlapping with some but not all occasions of the SSB; and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>P=1 when in the monitored cell there are no measurement gaps overlapping with any occasion of the SSB.</w:t>
      </w:r>
    </w:p>
    <w:p w:rsidR="005470D6" w:rsidRPr="002837D7" w:rsidRDefault="005470D6" w:rsidP="005470D6">
      <w:r w:rsidRPr="002837D7">
        <w:t>Where:</w:t>
      </w:r>
    </w:p>
    <w:p w:rsidR="005470D6" w:rsidRPr="002837D7" w:rsidRDefault="005470D6" w:rsidP="005470D6">
      <w:pPr>
        <w:pStyle w:val="B1"/>
        <w:rPr>
          <w:rFonts w:eastAsia="Calibri"/>
        </w:rPr>
      </w:pPr>
      <w:r w:rsidRPr="002837D7">
        <w:tab/>
      </w:r>
      <w:r w:rsidRPr="002837D7">
        <w:rPr>
          <w:rFonts w:cs="v4.2.0"/>
        </w:rPr>
        <w:t>T</w:t>
      </w:r>
      <w:r w:rsidRPr="002837D7">
        <w:rPr>
          <w:rFonts w:cs="v4.2.0"/>
          <w:vertAlign w:val="subscript"/>
        </w:rPr>
        <w:t>SSB</w:t>
      </w:r>
      <w:r w:rsidRPr="002837D7">
        <w:t xml:space="preserve"> = </w:t>
      </w:r>
      <w:r w:rsidRPr="002837D7">
        <w:rPr>
          <w:rFonts w:eastAsia="Calibri"/>
        </w:rPr>
        <w:t>ssb-periodicityServingCell</w:t>
      </w:r>
    </w:p>
    <w:p w:rsidR="005470D6" w:rsidRPr="002837D7" w:rsidRDefault="005470D6" w:rsidP="005470D6">
      <w:pPr>
        <w:pStyle w:val="B1"/>
      </w:pPr>
      <w:r w:rsidRPr="002837D7">
        <w:tab/>
        <w:t>T</w:t>
      </w:r>
      <w:r w:rsidRPr="002837D7">
        <w:rPr>
          <w:vertAlign w:val="subscript"/>
        </w:rPr>
        <w:t>SMTCperiod</w:t>
      </w:r>
      <w:r w:rsidRPr="002837D7">
        <w:t xml:space="preserve"> = the configured SMTC period</w:t>
      </w:r>
    </w:p>
    <w:p w:rsidR="005470D6" w:rsidRPr="002837D7" w:rsidRDefault="005470D6" w:rsidP="005470D6">
      <w:r w:rsidRPr="002837D7">
        <w:t xml:space="preserve">If the high layer in TS 38.331 [13] signalling of </w:t>
      </w:r>
      <w:r w:rsidRPr="002837D7">
        <w:rPr>
          <w:i/>
        </w:rPr>
        <w:t>smtc2</w:t>
      </w:r>
      <w:r w:rsidRPr="002837D7">
        <w:t xml:space="preserve"> is configured, T</w:t>
      </w:r>
      <w:r w:rsidRPr="002837D7">
        <w:rPr>
          <w:vertAlign w:val="subscript"/>
        </w:rPr>
        <w:t>SMTCperiod</w:t>
      </w:r>
      <w:r w:rsidRPr="002837D7">
        <w:t xml:space="preserve"> corresponds to the value of higher layer parameter </w:t>
      </w:r>
      <w:r w:rsidRPr="002837D7">
        <w:rPr>
          <w:i/>
        </w:rPr>
        <w:t>smtc2</w:t>
      </w:r>
      <w:r w:rsidRPr="002837D7">
        <w:t>; Otherwise T</w:t>
      </w:r>
      <w:r w:rsidRPr="002837D7">
        <w:rPr>
          <w:vertAlign w:val="subscript"/>
        </w:rPr>
        <w:t>SMTCperiod</w:t>
      </w:r>
      <w:r w:rsidRPr="002837D7">
        <w:t xml:space="preserve"> corresponds to the value of higher layer parameter </w:t>
      </w:r>
      <w:r w:rsidRPr="002837D7">
        <w:rPr>
          <w:i/>
        </w:rPr>
        <w:t>smtc1</w:t>
      </w:r>
      <w:r w:rsidRPr="002837D7">
        <w:t>. T</w:t>
      </w:r>
      <w:r w:rsidRPr="002837D7">
        <w:rPr>
          <w:vertAlign w:val="subscript"/>
        </w:rPr>
        <w:t>SMTCperiod</w:t>
      </w:r>
      <w:r w:rsidRPr="002837D7">
        <w:t xml:space="preserve"> is the shortest SMTC period among all CCs in the same FR2 band, provided the SMTC offset of all CCs in FR2 have the same offset.</w:t>
      </w:r>
    </w:p>
    <w:p w:rsidR="005470D6" w:rsidRDefault="005470D6" w:rsidP="005470D6">
      <w:pPr>
        <w:rPr>
          <w:ins w:id="26" w:author="Huawei" w:date="2021-05-06T20:23:00Z"/>
        </w:rPr>
      </w:pPr>
      <w:r w:rsidRPr="002837D7">
        <w:t>Longer evaluation period would be expected if the combination of SSB, SMTC occasion and measurement gap configurations does not meet pervious conditions.</w:t>
      </w:r>
    </w:p>
    <w:p w:rsidR="007D2AD2" w:rsidRPr="00A5585E" w:rsidRDefault="007D2AD2" w:rsidP="007D2AD2">
      <w:pPr>
        <w:rPr>
          <w:ins w:id="27" w:author="Huawei" w:date="2021-05-06T20:23:00Z"/>
          <w:rFonts w:eastAsia="?? ??"/>
        </w:rPr>
      </w:pPr>
      <w:ins w:id="28" w:author="Huawei" w:date="2021-05-06T20:23:00Z">
        <w:r w:rsidRPr="00A5585E">
          <w:rPr>
            <w:rFonts w:eastAsia="?? ??"/>
          </w:rPr>
          <w:t>For either an FR1 or FR2 serving cell, longer evaluation period would be expected during the period T</w:t>
        </w:r>
        <w:r w:rsidRPr="00A5585E">
          <w:rPr>
            <w:rFonts w:eastAsia="?? ??"/>
            <w:vertAlign w:val="subscript"/>
          </w:rPr>
          <w:t>identify_CGI</w:t>
        </w:r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:rsidR="007D2AD2" w:rsidRPr="009C5807" w:rsidRDefault="007D2AD2" w:rsidP="007D2AD2">
      <w:pPr>
        <w:rPr>
          <w:ins w:id="29" w:author="Huawei" w:date="2021-05-06T20:23:00Z"/>
        </w:rPr>
      </w:pPr>
      <w:ins w:id="30" w:author="Huawei" w:date="2021-05-06T20:23:00Z">
        <w:r>
          <w:t xml:space="preserve">For either an FR1 or FR2 serving cell, longer L1 RSRP measurement period would be expected during the period </w:t>
        </w:r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CGI,E-UTRAN</w:t>
        </w:r>
        <w:r>
          <w:t xml:space="preserve"> when the UE is requested to decode an LTE CGI.</w:t>
        </w:r>
      </w:ins>
    </w:p>
    <w:p w:rsidR="007D2AD2" w:rsidRPr="007D2AD2" w:rsidDel="007D2AD2" w:rsidRDefault="007D2AD2" w:rsidP="005470D6">
      <w:pPr>
        <w:rPr>
          <w:del w:id="31" w:author="Huawei" w:date="2021-05-06T20:23:00Z"/>
        </w:rPr>
      </w:pPr>
    </w:p>
    <w:p w:rsidR="005470D6" w:rsidRPr="002837D7" w:rsidDel="007D2AD2" w:rsidRDefault="005470D6" w:rsidP="005470D6">
      <w:pPr>
        <w:rPr>
          <w:del w:id="32" w:author="Huawei" w:date="2021-05-06T20:23:00Z"/>
          <w:rFonts w:eastAsia="?? ??"/>
        </w:rPr>
      </w:pPr>
      <w:del w:id="33" w:author="Huawei" w:date="2021-05-06T20:23:00Z">
        <w:r w:rsidRPr="002837D7" w:rsidDel="007D2AD2">
          <w:delText>Editor’s Note: FFS what evaluation period would be expected if SSB are in the same OFDM symbols with RLM/BFD/CBD-RS, or other SSB</w:delText>
        </w:r>
        <w:r w:rsidRPr="002837D7" w:rsidDel="007D2AD2">
          <w:rPr>
            <w:rFonts w:eastAsia="?? ??"/>
          </w:rPr>
          <w:delText>.</w:delText>
        </w:r>
      </w:del>
    </w:p>
    <w:p w:rsidR="005470D6" w:rsidRPr="002837D7" w:rsidRDefault="005470D6" w:rsidP="005470D6">
      <w:pPr>
        <w:pStyle w:val="TH"/>
      </w:pPr>
      <w:r w:rsidRPr="002837D7">
        <w:t>Table 9.5.4.1-1: Measurement period T</w:t>
      </w:r>
      <w:r w:rsidRPr="002837D7">
        <w:rPr>
          <w:vertAlign w:val="subscript"/>
        </w:rPr>
        <w:t>L1-RSRP_Measurement_Period_SSB</w:t>
      </w:r>
      <w:r w:rsidRPr="002837D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470D6" w:rsidRPr="002837D7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H"/>
            </w:pPr>
            <w:r w:rsidRPr="002837D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H"/>
            </w:pPr>
            <w:r w:rsidRPr="002837D7">
              <w:t>T</w:t>
            </w:r>
            <w:r w:rsidRPr="002837D7">
              <w:rPr>
                <w:vertAlign w:val="subscript"/>
              </w:rPr>
              <w:t>L1-RSRP_Measurement_Period_SSB</w:t>
            </w:r>
            <w:r w:rsidRPr="002837D7">
              <w:t xml:space="preserve"> (ms) </w:t>
            </w:r>
          </w:p>
        </w:tc>
      </w:tr>
      <w:tr w:rsidR="005470D6" w:rsidRPr="006B7BE4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0F1B90" w:rsidRDefault="005470D6" w:rsidP="009975EB">
            <w:pPr>
              <w:pStyle w:val="TAC"/>
              <w:rPr>
                <w:lang w:val="fr-FR"/>
              </w:rPr>
            </w:pPr>
            <w:r w:rsidRPr="000F1B90">
              <w:rPr>
                <w:rFonts w:cs="v4.2.0"/>
                <w:lang w:val="fr-FR"/>
              </w:rPr>
              <w:t>max(T</w:t>
            </w:r>
            <w:r w:rsidRPr="000F1B90">
              <w:rPr>
                <w:rFonts w:cs="v4.2.0"/>
                <w:vertAlign w:val="subscript"/>
                <w:lang w:val="fr-FR"/>
              </w:rPr>
              <w:t>Report</w:t>
            </w:r>
            <w:r w:rsidRPr="000F1B90">
              <w:rPr>
                <w:rFonts w:cs="v4.2.0"/>
                <w:lang w:val="fr-FR"/>
              </w:rPr>
              <w:t>, ceil(M*P)*T</w:t>
            </w:r>
            <w:r w:rsidRPr="000F1B90">
              <w:rPr>
                <w:rFonts w:cs="v4.2.0"/>
                <w:vertAlign w:val="subscript"/>
                <w:lang w:val="fr-FR"/>
              </w:rPr>
              <w:t>SSB</w:t>
            </w:r>
            <w:r w:rsidRPr="000F1B90">
              <w:rPr>
                <w:rFonts w:cs="v4.2.0"/>
                <w:lang w:val="fr-FR"/>
              </w:rPr>
              <w:t>)</w:t>
            </w:r>
          </w:p>
        </w:tc>
      </w:tr>
      <w:tr w:rsidR="005470D6" w:rsidRPr="002837D7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 xml:space="preserve">DRX cycle </w:t>
            </w:r>
            <w:r w:rsidRPr="002837D7">
              <w:rPr>
                <w:rFonts w:cs="Arial"/>
              </w:rPr>
              <w:t xml:space="preserve">≤ </w:t>
            </w:r>
            <w:r w:rsidRPr="002837D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rPr>
                <w:rFonts w:cs="v4.2.0"/>
              </w:rPr>
              <w:t>max(T</w:t>
            </w:r>
            <w:r w:rsidRPr="002837D7">
              <w:rPr>
                <w:rFonts w:cs="v4.2.0"/>
                <w:vertAlign w:val="subscript"/>
              </w:rPr>
              <w:t>Report</w:t>
            </w:r>
            <w:r w:rsidRPr="002837D7">
              <w:rPr>
                <w:rFonts w:cs="v4.2.0"/>
              </w:rPr>
              <w:t>, ceil(1.5*M*P)*max(T</w:t>
            </w:r>
            <w:r w:rsidRPr="002837D7">
              <w:rPr>
                <w:rFonts w:cs="v4.2.0"/>
                <w:vertAlign w:val="subscript"/>
              </w:rPr>
              <w:t>DRX</w:t>
            </w:r>
            <w:r w:rsidRPr="002837D7">
              <w:rPr>
                <w:rFonts w:cs="v4.2.0"/>
              </w:rPr>
              <w:t>,T</w:t>
            </w:r>
            <w:r w:rsidRPr="002837D7">
              <w:rPr>
                <w:rFonts w:cs="v4.2.0"/>
                <w:vertAlign w:val="subscript"/>
              </w:rPr>
              <w:t>SSB</w:t>
            </w:r>
            <w:r w:rsidRPr="002837D7">
              <w:rPr>
                <w:rFonts w:cs="v4.2.0"/>
              </w:rPr>
              <w:t>))</w:t>
            </w:r>
          </w:p>
        </w:tc>
      </w:tr>
      <w:tr w:rsidR="005470D6" w:rsidRPr="002837D7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rPr>
                <w:rFonts w:cs="v4.2.0"/>
              </w:rPr>
              <w:t>ceil(M*P)*T</w:t>
            </w:r>
            <w:r w:rsidRPr="002837D7">
              <w:rPr>
                <w:rFonts w:cs="v4.2.0"/>
                <w:vertAlign w:val="subscript"/>
              </w:rPr>
              <w:t>DRX</w:t>
            </w:r>
          </w:p>
        </w:tc>
      </w:tr>
      <w:tr w:rsidR="005470D6" w:rsidRPr="002837D7" w:rsidTr="009975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N"/>
            </w:pPr>
            <w:r w:rsidRPr="002837D7">
              <w:t>Note 1:</w:t>
            </w:r>
            <w:r w:rsidRPr="002837D7">
              <w:tab/>
            </w:r>
            <w:r w:rsidRPr="002837D7">
              <w:rPr>
                <w:rFonts w:cs="v4.2.0"/>
              </w:rPr>
              <w:t>T</w:t>
            </w:r>
            <w:r w:rsidRPr="002837D7">
              <w:rPr>
                <w:rFonts w:cs="v4.2.0"/>
                <w:vertAlign w:val="subscript"/>
              </w:rPr>
              <w:t>SSB</w:t>
            </w:r>
            <w:r w:rsidRPr="002837D7">
              <w:t xml:space="preserve"> = ssb-periodicityServingCell is the periodicity of the SSB-Index configured for L1-RSRP measurement.</w:t>
            </w:r>
            <w:r w:rsidRPr="002837D7">
              <w:rPr>
                <w:rFonts w:cs="v4.2.0"/>
              </w:rPr>
              <w:t xml:space="preserve"> T</w:t>
            </w:r>
            <w:r w:rsidRPr="002837D7">
              <w:rPr>
                <w:rFonts w:cs="v4.2.0"/>
                <w:vertAlign w:val="subscript"/>
              </w:rPr>
              <w:t>DRX</w:t>
            </w:r>
            <w:r w:rsidRPr="002837D7">
              <w:t xml:space="preserve"> is the DRX cycle length. </w:t>
            </w:r>
            <w:r w:rsidRPr="002837D7">
              <w:rPr>
                <w:rFonts w:cs="v4.2.0"/>
              </w:rPr>
              <w:t>T</w:t>
            </w:r>
            <w:r w:rsidRPr="002837D7">
              <w:rPr>
                <w:rFonts w:cs="v4.2.0"/>
                <w:vertAlign w:val="subscript"/>
              </w:rPr>
              <w:t>Report</w:t>
            </w:r>
            <w:r w:rsidRPr="002837D7">
              <w:t xml:space="preserve"> is configured periodicity for reporting. </w:t>
            </w:r>
          </w:p>
          <w:p w:rsidR="005470D6" w:rsidRPr="002837D7" w:rsidRDefault="005470D6" w:rsidP="009975EB">
            <w:pPr>
              <w:pStyle w:val="TAN"/>
              <w:rPr>
                <w:rFonts w:cs="v4.2.0"/>
              </w:rPr>
            </w:pPr>
            <w:r w:rsidRPr="002837D7">
              <w:t>Note 2:</w:t>
            </w:r>
            <w:r w:rsidRPr="002837D7">
              <w:tab/>
              <w:t>K = 1 when T</w:t>
            </w:r>
            <w:r w:rsidRPr="002837D7">
              <w:rPr>
                <w:vertAlign w:val="subscript"/>
              </w:rPr>
              <w:t>SSB</w:t>
            </w:r>
            <w:r w:rsidRPr="002837D7">
              <w:t xml:space="preserve"> ≤ 40 ms and </w:t>
            </w:r>
            <w:ins w:id="34" w:author="Huawei" w:date="2021-05-06T20:18:00Z">
              <w:r>
                <w:rPr>
                  <w:i/>
                  <w:iCs/>
                </w:rPr>
                <w:t>highSpeedMeasFlag-r16</w:t>
              </w:r>
            </w:ins>
            <w:del w:id="35" w:author="Huawei" w:date="2021-05-06T20:18:00Z">
              <w:r w:rsidRPr="002837D7" w:rsidDel="005470D6">
                <w:delText>RRM enhancements for high speed</w:delText>
              </w:r>
            </w:del>
            <w:r w:rsidRPr="002837D7">
              <w:t xml:space="preserve"> are configured; otherwise K = 1.5.</w:t>
            </w:r>
          </w:p>
        </w:tc>
      </w:tr>
    </w:tbl>
    <w:p w:rsidR="005470D6" w:rsidRPr="002837D7" w:rsidRDefault="005470D6" w:rsidP="005470D6">
      <w:pPr>
        <w:rPr>
          <w:rFonts w:eastAsia="?? ??"/>
        </w:rPr>
      </w:pPr>
    </w:p>
    <w:p w:rsidR="005470D6" w:rsidRPr="002837D7" w:rsidRDefault="005470D6" w:rsidP="005470D6">
      <w:r w:rsidRPr="002837D7">
        <w:t>The UE shall send L1-RSRP reports only for report configurations configured for the active BWP.</w:t>
      </w:r>
    </w:p>
    <w:p w:rsidR="005470D6" w:rsidRPr="002837D7" w:rsidRDefault="005470D6" w:rsidP="005470D6">
      <w:r w:rsidRPr="002837D7">
        <w:lastRenderedPageBreak/>
        <w:t xml:space="preserve">The UE shall report the L1-RSRP value as a 7-bit value in the range [-140, -44] dBm with 1dB step size according to clause 10.1.19 for FR1 and 10.1.20 for FR2 if </w:t>
      </w:r>
      <w:r w:rsidRPr="002837D7">
        <w:rPr>
          <w:i/>
          <w:iCs/>
        </w:rPr>
        <w:t>nrofReportedRS</w:t>
      </w:r>
      <w:r w:rsidRPr="002837D7">
        <w:rPr>
          <w:iCs/>
        </w:rPr>
        <w:t xml:space="preserve"> is configured to one. </w:t>
      </w:r>
      <w:r w:rsidRPr="002837D7">
        <w:t xml:space="preserve">If </w:t>
      </w:r>
      <w:r w:rsidRPr="002837D7">
        <w:rPr>
          <w:i/>
          <w:iCs/>
        </w:rPr>
        <w:t>nrofReportedRS</w:t>
      </w:r>
      <w:r w:rsidRPr="002837D7">
        <w:rPr>
          <w:iCs/>
        </w:rPr>
        <w:t xml:space="preserve"> is configured to be larger than one, or if </w:t>
      </w:r>
      <w:r w:rsidRPr="002837D7">
        <w:rPr>
          <w:i/>
          <w:iCs/>
        </w:rPr>
        <w:t>groupBasedBeamReporting</w:t>
      </w:r>
      <w:r w:rsidRPr="002837D7">
        <w:rPr>
          <w:iCs/>
        </w:rPr>
        <w:t xml:space="preserve"> is enabled, </w:t>
      </w:r>
      <w:r w:rsidRPr="002837D7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:rsidR="005470D6" w:rsidRPr="002837D7" w:rsidRDefault="005470D6" w:rsidP="005470D6">
      <w:r w:rsidRPr="002837D7">
        <w:t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t>
      </w:r>
    </w:p>
    <w:p w:rsidR="005470D6" w:rsidRPr="002837D7" w:rsidRDefault="005470D6" w:rsidP="005470D6">
      <w:r w:rsidRPr="002837D7">
        <w:t>Reported L1-RSRP measurements contained in periodic L1-RSRP measurement reports shall meet the requirements in clauses 10.1.19 for FR1 and 10.1.20 for FR2, respectively.</w:t>
      </w:r>
    </w:p>
    <w:p w:rsidR="005470D6" w:rsidRPr="002837D7" w:rsidRDefault="005470D6" w:rsidP="005470D6">
      <w:r w:rsidRPr="002837D7">
        <w:t>The UE shall only send periodic L1-RSRP measurement reports for an active BWP.</w:t>
      </w:r>
    </w:p>
    <w:p w:rsidR="005470D6" w:rsidRPr="002837D7" w:rsidRDefault="005470D6" w:rsidP="005470D6">
      <w:r w:rsidRPr="002837D7">
        <w:t>The UE shall transmit the periodic L1-RSRP reporting on PUCCH over the air interface according to the periodicity defined in clause 5.2.1.4 in TS 36.214 [24].</w:t>
      </w:r>
    </w:p>
    <w:p w:rsidR="005470D6" w:rsidRPr="002837D7" w:rsidRDefault="005470D6" w:rsidP="005470D6">
      <w:r w:rsidRPr="002837D7">
        <w:t>The UE is required to be capable of measuring SSB and CSI-RS for L1-RSRP without measurement gaps. The UE is required to perform the SSB and CSI-RS measurements with measurement restrictions as described in the following clauses.</w:t>
      </w:r>
    </w:p>
    <w:p w:rsidR="005470D6" w:rsidRPr="002837D7" w:rsidRDefault="005470D6" w:rsidP="005470D6">
      <w:r w:rsidRPr="002837D7">
        <w:t xml:space="preserve">For FR1, when the SSB for L1-RSRP measurement is in the same OFDM symbol as CSI-RS for RLM/BFD/CBD/L1-RSRP measurement, 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>If SSB and CSI-RS have same SCS, UE shall be able to measure the SSB for L1-RSRP measurement without any restriction;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>If SSB and CSI-RS have different SCS,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>If UE supports simultaneousRxDataSSB-DiffNumerology, UE shall be able to measure the SSB for L1-RSRP measurement without any restriction;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>If UE does not support simultaneousRxDataSSB-DiffNumerology, UE is required to measure one of but not both SSB for L1-RSRP measurement and CSI-RS. Longer measurement period for SSB based L1-RSRP measurement is expected, and no requirements are defined.</w:t>
      </w:r>
    </w:p>
    <w:p w:rsidR="005470D6" w:rsidRPr="002837D7" w:rsidRDefault="005470D6" w:rsidP="005470D6">
      <w:r w:rsidRPr="002837D7">
        <w:t>The normative reference for this requirement is TS 38.133 [6] clause 9.5.3.1, 9.5.4.1 and 9.5.5.1.</w:t>
      </w:r>
    </w:p>
    <w:p w:rsidR="005470D6" w:rsidRPr="002837D7" w:rsidRDefault="005470D6" w:rsidP="005470D6">
      <w:pPr>
        <w:pStyle w:val="5"/>
      </w:pPr>
      <w:bookmarkStart w:id="36" w:name="_Toc21621466"/>
      <w:bookmarkStart w:id="37" w:name="_Toc29297080"/>
      <w:bookmarkStart w:id="38" w:name="_Toc36149272"/>
      <w:bookmarkStart w:id="39" w:name="_Toc44092850"/>
      <w:bookmarkStart w:id="40" w:name="_Toc44093399"/>
      <w:bookmarkStart w:id="41" w:name="_Toc44094222"/>
      <w:bookmarkStart w:id="42" w:name="_Toc44094501"/>
      <w:bookmarkStart w:id="43" w:name="_Toc52295917"/>
      <w:bookmarkStart w:id="44" w:name="_Toc59027623"/>
      <w:bookmarkStart w:id="45" w:name="_Toc69328117"/>
      <w:r w:rsidRPr="002837D7">
        <w:t>4.6.4.0.2</w:t>
      </w:r>
      <w:r w:rsidRPr="002837D7">
        <w:tab/>
        <w:t xml:space="preserve">Minimum conformance requirements for </w:t>
      </w:r>
      <w:r w:rsidRPr="002837D7">
        <w:rPr>
          <w:lang w:eastAsia="sv-SE"/>
        </w:rPr>
        <w:t xml:space="preserve">CSI-RS-based </w:t>
      </w:r>
      <w:r w:rsidRPr="002837D7">
        <w:t>L1-RSRP measurement for beam reporting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cs="v4.2.0"/>
        </w:rPr>
        <w:t>The UE shall be capable of performing L1-RSRP</w:t>
      </w:r>
      <w:r w:rsidRPr="002837D7">
        <w:rPr>
          <w:rFonts w:eastAsia="?? ??"/>
        </w:rPr>
        <w:t xml:space="preserve"> </w:t>
      </w:r>
      <w:r w:rsidRPr="002837D7">
        <w:rPr>
          <w:rFonts w:cs="v4.2.0"/>
        </w:rPr>
        <w:t xml:space="preserve">measurements based </w:t>
      </w:r>
      <w:r w:rsidRPr="002837D7">
        <w:rPr>
          <w:rFonts w:eastAsia="?? ??"/>
        </w:rPr>
        <w:t xml:space="preserve">on the configured CSI-RS </w:t>
      </w:r>
      <w:r w:rsidRPr="002837D7">
        <w:rPr>
          <w:rFonts w:cs="Arial"/>
        </w:rPr>
        <w:t xml:space="preserve">resource for </w:t>
      </w:r>
      <w:r w:rsidRPr="002837D7">
        <w:t>L1-RSRP computation</w:t>
      </w:r>
      <w:r w:rsidRPr="002837D7">
        <w:rPr>
          <w:rFonts w:cs="v4.2.0"/>
        </w:rPr>
        <w:t xml:space="preserve">, and the UE physical layer shall be capable of reporting L1-RSRP measured over the measurement period of </w:t>
      </w:r>
      <w:r w:rsidRPr="002837D7">
        <w:t>T</w:t>
      </w:r>
      <w:r w:rsidRPr="002837D7">
        <w:rPr>
          <w:vertAlign w:val="subscript"/>
        </w:rPr>
        <w:t>L1-RSRP_Measurement_Period_CSI-RS</w:t>
      </w:r>
      <w:r w:rsidRPr="002837D7">
        <w:rPr>
          <w:rFonts w:cs="v4.2.0"/>
        </w:rPr>
        <w:t>.</w:t>
      </w:r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eastAsia="?? ??"/>
        </w:rPr>
        <w:t xml:space="preserve">The value of </w:t>
      </w:r>
      <w:r w:rsidRPr="002837D7">
        <w:t>T</w:t>
      </w:r>
      <w:r w:rsidRPr="002837D7">
        <w:rPr>
          <w:vertAlign w:val="subscript"/>
        </w:rPr>
        <w:t>L1-RSRP_Measurement_Period_CSI-RS</w:t>
      </w:r>
      <w:r w:rsidRPr="002837D7">
        <w:rPr>
          <w:rFonts w:eastAsia="?? ??"/>
        </w:rPr>
        <w:t xml:space="preserve"> is defined in Table 9.5.4.2-1 for FR1, where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periodic and semi-persistent CSI-RS resources, M=1 if higher layer parameter </w:t>
      </w:r>
      <w:r w:rsidRPr="002837D7">
        <w:rPr>
          <w:i/>
        </w:rPr>
        <w:t>timeRestrictionForChannelMeasurement</w:t>
      </w:r>
      <w:r w:rsidRPr="002837D7">
        <w:t xml:space="preserve"> is configured, and M=3 otherwise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aperiodic CSI-RS resources M=1 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periodic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OFF, N=1. The requirements apply if </w:t>
      </w:r>
      <w:r w:rsidRPr="002837D7">
        <w:rPr>
          <w:i/>
        </w:rPr>
        <w:t>qcl-InfoPeriodicCSI-RS</w:t>
      </w:r>
      <w:r w:rsidRPr="002837D7">
        <w:t xml:space="preserve"> is configured for all the resources in the resource set and for each resource one RS has </w:t>
      </w:r>
      <w:r w:rsidRPr="002837D7">
        <w:rPr>
          <w:lang w:eastAsia="ja-JP"/>
        </w:rPr>
        <w:t>QCL-TypeD</w:t>
      </w:r>
      <w:r w:rsidRPr="002837D7">
        <w:t xml:space="preserve"> with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 xml:space="preserve">SSB for L1-RSRP measurement, or 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>another CSI-RS in resource set configured with repetition ON.</w:t>
      </w:r>
    </w:p>
    <w:p w:rsidR="005470D6" w:rsidRPr="002837D7" w:rsidRDefault="005470D6" w:rsidP="005470D6">
      <w:pPr>
        <w:ind w:left="568" w:hanging="284"/>
      </w:pPr>
      <w:r w:rsidRPr="002837D7">
        <w:t>-</w:t>
      </w:r>
      <w:r w:rsidRPr="002837D7">
        <w:tab/>
        <w:t xml:space="preserve">For periodic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ON, N=ceil(</w:t>
      </w:r>
      <w:r w:rsidRPr="002837D7">
        <w:rPr>
          <w:i/>
        </w:rPr>
        <w:t>maxNumberRxBeam</w:t>
      </w:r>
      <w:r w:rsidRPr="002837D7">
        <w:t xml:space="preserve"> / N</w:t>
      </w:r>
      <w:r w:rsidRPr="002837D7">
        <w:rPr>
          <w:vertAlign w:val="subscript"/>
        </w:rPr>
        <w:t>res_per_set</w:t>
      </w:r>
      <w:r w:rsidRPr="002837D7">
        <w:t>), where N</w:t>
      </w:r>
      <w:r w:rsidRPr="002837D7">
        <w:rPr>
          <w:vertAlign w:val="subscript"/>
        </w:rPr>
        <w:t>res_per_set</w:t>
      </w:r>
      <w:r w:rsidRPr="002837D7">
        <w:t xml:space="preserve"> is number of resources in the resource set. The requirements apply provided </w:t>
      </w:r>
      <w:r w:rsidRPr="002837D7">
        <w:rPr>
          <w:i/>
        </w:rPr>
        <w:t>qcl-InfoPeriodicCSI-RS</w:t>
      </w:r>
      <w:r w:rsidRPr="002837D7">
        <w:t xml:space="preserve"> is configured with </w:t>
      </w:r>
      <w:r w:rsidRPr="002837D7">
        <w:rPr>
          <w:lang w:eastAsia="ja-JP"/>
        </w:rPr>
        <w:t>QCL-TypeD</w:t>
      </w:r>
      <w:r w:rsidRPr="002837D7">
        <w:t xml:space="preserve"> for all resources in the resource set.</w:t>
      </w:r>
    </w:p>
    <w:p w:rsidR="005470D6" w:rsidRPr="002837D7" w:rsidRDefault="005470D6" w:rsidP="005470D6">
      <w:pPr>
        <w:ind w:left="568" w:hanging="284"/>
      </w:pPr>
      <w:r w:rsidRPr="002837D7">
        <w:lastRenderedPageBreak/>
        <w:t>-</w:t>
      </w:r>
      <w:r w:rsidRPr="002837D7">
        <w:tab/>
        <w:t xml:space="preserve">For semi-persistent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OFF, N=1. The requirements apply provided TCI state is provided for all resources in the resource set in the MAC CE activating the resource set and for each resource one RS has </w:t>
      </w:r>
      <w:r w:rsidRPr="002837D7">
        <w:rPr>
          <w:lang w:eastAsia="ja-JP"/>
        </w:rPr>
        <w:t>QCL-TypeD</w:t>
      </w:r>
      <w:r w:rsidRPr="002837D7">
        <w:t xml:space="preserve"> with 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 xml:space="preserve">SSB for L1-RSRP measurement, or 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>another CSI-RS in resource set configured with repetition ON.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semi-persistent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ON, N=ceil(</w:t>
      </w:r>
      <w:r w:rsidRPr="002837D7">
        <w:rPr>
          <w:i/>
        </w:rPr>
        <w:t>maxNumberRxBeam</w:t>
      </w:r>
      <w:r w:rsidRPr="002837D7">
        <w:t xml:space="preserve"> / N</w:t>
      </w:r>
      <w:r w:rsidRPr="002837D7">
        <w:rPr>
          <w:vertAlign w:val="subscript"/>
        </w:rPr>
        <w:t>res_per_set</w:t>
      </w:r>
      <w:r w:rsidRPr="002837D7">
        <w:t>), where N</w:t>
      </w:r>
      <w:r w:rsidRPr="002837D7">
        <w:rPr>
          <w:vertAlign w:val="subscript"/>
        </w:rPr>
        <w:t>res_per_set</w:t>
      </w:r>
      <w:r w:rsidRPr="002837D7">
        <w:t xml:space="preserve"> is number of resources in the resource set. The requirements apply provided TCI state is provided with </w:t>
      </w:r>
      <w:r w:rsidRPr="002837D7">
        <w:rPr>
          <w:lang w:eastAsia="ja-JP"/>
        </w:rPr>
        <w:t>QCL-TypeD</w:t>
      </w:r>
      <w:r w:rsidRPr="002837D7">
        <w:t xml:space="preserve"> for all resources in the resource set in the MAC CE activating the resource set.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aperiodic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OFF, N=1. The requirements apply provided </w:t>
      </w:r>
      <w:r w:rsidRPr="002837D7">
        <w:rPr>
          <w:i/>
        </w:rPr>
        <w:t>qcl-info</w:t>
      </w:r>
      <w:r w:rsidRPr="002837D7">
        <w:t xml:space="preserve"> is configured for all resources in the resource set and for each resource one  RS has </w:t>
      </w:r>
      <w:r w:rsidRPr="002837D7">
        <w:rPr>
          <w:lang w:eastAsia="ja-JP"/>
        </w:rPr>
        <w:t>QCL-TypeD</w:t>
      </w:r>
      <w:r w:rsidRPr="002837D7">
        <w:t xml:space="preserve"> with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 xml:space="preserve">SSB for L1-RSRP measurement, or </w:t>
      </w:r>
    </w:p>
    <w:p w:rsidR="005470D6" w:rsidRPr="002837D7" w:rsidRDefault="005470D6" w:rsidP="005470D6">
      <w:pPr>
        <w:pStyle w:val="B2"/>
      </w:pPr>
      <w:r w:rsidRPr="002837D7">
        <w:t>-</w:t>
      </w:r>
      <w:r w:rsidRPr="002837D7">
        <w:tab/>
        <w:t>another CSI-RS in resource set configured with repetition ON.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For aperiodic CSI-RS resources in a resource set configured with higher layer parameter </w:t>
      </w:r>
      <w:r w:rsidRPr="002837D7">
        <w:rPr>
          <w:i/>
        </w:rPr>
        <w:t>repetition</w:t>
      </w:r>
      <w:r w:rsidRPr="002837D7">
        <w:t xml:space="preserve"> set to ON, N=1. UE is not required to meet the accuracy requirements in clause 10.1.19.2 and 10.1.20.2 if number of resources in the resource set is smaller than </w:t>
      </w:r>
      <w:r w:rsidRPr="002837D7">
        <w:rPr>
          <w:i/>
        </w:rPr>
        <w:t>maxNumberRxBeam</w:t>
      </w:r>
      <w:r w:rsidRPr="002837D7">
        <w:t xml:space="preserve">. The requirements apply provided </w:t>
      </w:r>
      <w:r w:rsidRPr="002837D7">
        <w:rPr>
          <w:i/>
        </w:rPr>
        <w:t>qcl-info</w:t>
      </w:r>
      <w:r w:rsidRPr="002837D7">
        <w:t xml:space="preserve"> is configured with </w:t>
      </w:r>
      <w:r w:rsidRPr="002837D7">
        <w:rPr>
          <w:lang w:eastAsia="ja-JP"/>
        </w:rPr>
        <w:t>QCL-TypeD</w:t>
      </w:r>
      <w:r w:rsidRPr="002837D7">
        <w:t xml:space="preserve"> for all resources in the resource set.</w:t>
      </w:r>
    </w:p>
    <w:p w:rsidR="005470D6" w:rsidRPr="002837D7" w:rsidRDefault="005470D6" w:rsidP="005470D6">
      <w:pPr>
        <w:rPr>
          <w:rFonts w:eastAsia="?? ??"/>
        </w:rPr>
      </w:pPr>
      <w:r w:rsidRPr="002837D7">
        <w:rPr>
          <w:rFonts w:eastAsia="?? ??"/>
        </w:rPr>
        <w:t>For FR1,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</w:r>
      <w:ins w:id="46" w:author="Huawei" w:date="2021-05-06T20:26:00Z">
        <w:r w:rsidR="007D2AD2" w:rsidRPr="009C5807"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m:r>
                </m:den>
              </m:f>
            </m:den>
          </m:f>
        </m:oMath>
      </w:ins>
      <w:del w:id="47" w:author="Huawei" w:date="2021-05-06T20:26:00Z">
        <w:r w:rsidRPr="002837D7" w:rsidDel="007D2AD2">
          <w:delText>P=1/(1 – T</w:delText>
        </w:r>
        <w:r w:rsidRPr="002837D7" w:rsidDel="007D2AD2">
          <w:rPr>
            <w:vertAlign w:val="subscript"/>
          </w:rPr>
          <w:delText>CSI-RS</w:delText>
        </w:r>
        <w:r w:rsidRPr="002837D7" w:rsidDel="007D2AD2">
          <w:delText>/MGRP)</w:delText>
        </w:r>
      </w:del>
      <w:r w:rsidRPr="002837D7">
        <w:t>, when in the monitored cell there are measurement gaps configured for intra-frequency, inter-frequency or inter-RAT measurements, which are overlapping with some but not all occasions of the CSI-RS; and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>P=1 when in the monitored cell there are no measurement gaps overlapping with any occasion of the CSI-RS.</w:t>
      </w:r>
    </w:p>
    <w:p w:rsidR="005470D6" w:rsidRPr="002837D7" w:rsidRDefault="005470D6" w:rsidP="005470D6">
      <w:r w:rsidRPr="002837D7">
        <w:t>Where:</w:t>
      </w:r>
    </w:p>
    <w:p w:rsidR="005470D6" w:rsidRPr="002837D7" w:rsidDel="007D2AD2" w:rsidRDefault="005470D6" w:rsidP="005470D6">
      <w:pPr>
        <w:rPr>
          <w:del w:id="48" w:author="Huawei" w:date="2021-05-06T20:26:00Z"/>
        </w:rPr>
      </w:pPr>
      <w:del w:id="49" w:author="Huawei" w:date="2021-05-06T20:26:00Z">
        <w:r w:rsidRPr="002837D7" w:rsidDel="007D2AD2">
          <w:tab/>
          <w:delText>T</w:delText>
        </w:r>
        <w:r w:rsidRPr="002837D7" w:rsidDel="007D2AD2">
          <w:rPr>
            <w:vertAlign w:val="subscript"/>
          </w:rPr>
          <w:delText>SMTCperiod</w:delText>
        </w:r>
        <w:r w:rsidRPr="002837D7" w:rsidDel="007D2AD2">
          <w:delText xml:space="preserve"> = the configured SMTC period</w:delText>
        </w:r>
      </w:del>
    </w:p>
    <w:p w:rsidR="005470D6" w:rsidRPr="002837D7" w:rsidRDefault="005470D6" w:rsidP="005470D6">
      <w:r w:rsidRPr="002837D7">
        <w:tab/>
      </w:r>
      <w:r w:rsidRPr="002837D7">
        <w:rPr>
          <w:rFonts w:cs="v4.2.0"/>
        </w:rPr>
        <w:t>T</w:t>
      </w:r>
      <w:r w:rsidRPr="002837D7">
        <w:rPr>
          <w:rFonts w:cs="v4.2.0"/>
          <w:vertAlign w:val="subscript"/>
        </w:rPr>
        <w:t>CSI-RS</w:t>
      </w:r>
      <w:r w:rsidRPr="002837D7">
        <w:t xml:space="preserve"> = the periodicity of CSI-RS configured for L1-RSRP measurement</w:t>
      </w:r>
    </w:p>
    <w:p w:rsidR="005470D6" w:rsidRPr="002837D7" w:rsidDel="007D2AD2" w:rsidRDefault="005470D6" w:rsidP="005470D6">
      <w:pPr>
        <w:rPr>
          <w:del w:id="50" w:author="Huawei" w:date="2021-05-06T20:28:00Z"/>
        </w:rPr>
      </w:pPr>
      <w:del w:id="51" w:author="Huawei" w:date="2021-05-06T20:28:00Z">
        <w:r w:rsidRPr="002837D7" w:rsidDel="007D2AD2">
          <w:delText xml:space="preserve">If the high layer in TS 38.331 [2] signaling of </w:delText>
        </w:r>
        <w:r w:rsidRPr="002837D7" w:rsidDel="007D2AD2">
          <w:rPr>
            <w:i/>
          </w:rPr>
          <w:delText>smtc2</w:delText>
        </w:r>
        <w:r w:rsidRPr="002837D7" w:rsidDel="007D2AD2">
          <w:delText xml:space="preserve"> is configured, T</w:delText>
        </w:r>
        <w:r w:rsidRPr="002837D7" w:rsidDel="007D2AD2">
          <w:rPr>
            <w:vertAlign w:val="subscript"/>
          </w:rPr>
          <w:delText>SMTCperiod</w:delText>
        </w:r>
        <w:r w:rsidRPr="002837D7" w:rsidDel="007D2AD2">
          <w:delText xml:space="preserve"> corresponds to the value of higher layer parameter </w:delText>
        </w:r>
        <w:r w:rsidRPr="002837D7" w:rsidDel="007D2AD2">
          <w:rPr>
            <w:i/>
          </w:rPr>
          <w:delText>smtc2</w:delText>
        </w:r>
        <w:r w:rsidRPr="002837D7" w:rsidDel="007D2AD2">
          <w:delText>; Otherwise T</w:delText>
        </w:r>
        <w:r w:rsidRPr="002837D7" w:rsidDel="007D2AD2">
          <w:rPr>
            <w:vertAlign w:val="subscript"/>
          </w:rPr>
          <w:delText>SMTCperiod</w:delText>
        </w:r>
        <w:r w:rsidRPr="002837D7" w:rsidDel="007D2AD2">
          <w:delText xml:space="preserve"> corresponds to the value of higher layer parameter </w:delText>
        </w:r>
        <w:r w:rsidRPr="002837D7" w:rsidDel="007D2AD2">
          <w:rPr>
            <w:i/>
          </w:rPr>
          <w:delText>smtc1</w:delText>
        </w:r>
        <w:r w:rsidRPr="002837D7" w:rsidDel="007D2AD2">
          <w:delText>. T</w:delText>
        </w:r>
        <w:r w:rsidRPr="002837D7" w:rsidDel="007D2AD2">
          <w:rPr>
            <w:vertAlign w:val="subscript"/>
          </w:rPr>
          <w:delText>SMTCperiod</w:delText>
        </w:r>
        <w:r w:rsidRPr="002837D7" w:rsidDel="007D2AD2">
          <w:delText xml:space="preserve"> is the shortest SMTC period among all CCs in the same FR2 band, provided the SMTC offset of all CCs in FR2 have the same offset.</w:delText>
        </w:r>
      </w:del>
    </w:p>
    <w:p w:rsidR="005470D6" w:rsidRPr="002837D7" w:rsidDel="007D2AD2" w:rsidRDefault="005470D6" w:rsidP="005470D6">
      <w:pPr>
        <w:pStyle w:val="NO"/>
        <w:rPr>
          <w:del w:id="52" w:author="Huawei" w:date="2021-05-06T20:28:00Z"/>
          <w:rFonts w:eastAsia="?? ??"/>
        </w:rPr>
      </w:pPr>
      <w:del w:id="53" w:author="Huawei" w:date="2021-05-06T20:28:00Z">
        <w:r w:rsidRPr="002837D7" w:rsidDel="007D2AD2">
          <w:delText>Note: The overlap between CSI-RS for L1-RSRP measurement and SMTC means that CSI-RS for L1-RSRP measurement is within the SMTC window duration.</w:delText>
        </w:r>
      </w:del>
    </w:p>
    <w:p w:rsidR="005470D6" w:rsidRDefault="005470D6" w:rsidP="005470D6">
      <w:pPr>
        <w:rPr>
          <w:ins w:id="54" w:author="Huawei" w:date="2021-05-06T20:28:00Z"/>
        </w:rPr>
      </w:pPr>
      <w:r w:rsidRPr="002837D7">
        <w:t>Longer evaluation period would be expected if the combination of CSI-RS, SMTC occasion and measurement gap configurations does not meet pervious conditions.</w:t>
      </w:r>
    </w:p>
    <w:p w:rsidR="007D2AD2" w:rsidRPr="00A5585E" w:rsidRDefault="007D2AD2" w:rsidP="007D2AD2">
      <w:pPr>
        <w:rPr>
          <w:ins w:id="55" w:author="Huawei" w:date="2021-05-06T20:28:00Z"/>
          <w:rFonts w:eastAsia="?? ??"/>
        </w:rPr>
      </w:pPr>
      <w:ins w:id="56" w:author="Huawei" w:date="2021-05-06T20:28:00Z">
        <w:r w:rsidRPr="00A5585E">
          <w:rPr>
            <w:rFonts w:eastAsia="?? ??"/>
          </w:rPr>
          <w:t>For either an FR1 or FR2 serving cell, longer evaluation period would be expected during the period T</w:t>
        </w:r>
        <w:r w:rsidRPr="00A5585E">
          <w:rPr>
            <w:rFonts w:eastAsia="?? ??"/>
            <w:vertAlign w:val="subscript"/>
          </w:rPr>
          <w:t>identify_CGI</w:t>
        </w:r>
        <w:r w:rsidRPr="00A5585E">
          <w:rPr>
            <w:rFonts w:eastAsia="?? ??"/>
          </w:rPr>
          <w:t xml:space="preserve"> </w:t>
        </w:r>
        <w:r>
          <w:rPr>
            <w:rFonts w:eastAsia="?? ??"/>
          </w:rPr>
          <w:t>when</w:t>
        </w:r>
        <w:r w:rsidRPr="00A5585E">
          <w:rPr>
            <w:rFonts w:eastAsia="?? ??"/>
          </w:rPr>
          <w:t xml:space="preserve"> the UE is requested to decode an NR CGI.</w:t>
        </w:r>
      </w:ins>
    </w:p>
    <w:p w:rsidR="007D2AD2" w:rsidRPr="009C5807" w:rsidRDefault="007D2AD2" w:rsidP="007D2AD2">
      <w:pPr>
        <w:rPr>
          <w:ins w:id="57" w:author="Huawei" w:date="2021-05-06T20:28:00Z"/>
        </w:rPr>
      </w:pPr>
      <w:ins w:id="58" w:author="Huawei" w:date="2021-05-06T20:28:00Z">
        <w:r>
          <w:t xml:space="preserve">For either an FR1 or FR2 serving cell, longer L1 RSRP measurement period would be expected during the period </w:t>
        </w:r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CGI,E-UTRAN</w:t>
        </w:r>
        <w:r>
          <w:t xml:space="preserve"> when the UE is requested to decode an LTE CGI.</w:t>
        </w:r>
      </w:ins>
    </w:p>
    <w:p w:rsidR="007D2AD2" w:rsidRPr="007D2AD2" w:rsidDel="007D2AD2" w:rsidRDefault="007D2AD2" w:rsidP="005470D6">
      <w:pPr>
        <w:rPr>
          <w:del w:id="59" w:author="Huawei" w:date="2021-05-06T20:28:00Z"/>
        </w:rPr>
      </w:pPr>
    </w:p>
    <w:p w:rsidR="005470D6" w:rsidRPr="002837D7" w:rsidDel="007D2AD2" w:rsidRDefault="005470D6" w:rsidP="005470D6">
      <w:pPr>
        <w:rPr>
          <w:del w:id="60" w:author="Huawei" w:date="2021-05-06T20:28:00Z"/>
          <w:rFonts w:eastAsia="?? ??"/>
        </w:rPr>
      </w:pPr>
      <w:del w:id="61" w:author="Huawei" w:date="2021-05-06T20:28:00Z">
        <w:r w:rsidRPr="002837D7" w:rsidDel="007D2AD2">
          <w:delText>Editor’s Note: FFS what evaluation period would be expected if CSI-RS are in the same OFDM symbols with RLM/BFD/CBD-RS, or other CSI-RS.</w:delText>
        </w:r>
      </w:del>
    </w:p>
    <w:p w:rsidR="005470D6" w:rsidRPr="002837D7" w:rsidRDefault="005470D6" w:rsidP="005470D6">
      <w:pPr>
        <w:pStyle w:val="TH"/>
      </w:pPr>
      <w:r w:rsidRPr="002837D7">
        <w:lastRenderedPageBreak/>
        <w:t>Table 9.5.4.2-1: Measurement period T</w:t>
      </w:r>
      <w:r w:rsidRPr="002837D7">
        <w:rPr>
          <w:vertAlign w:val="subscript"/>
        </w:rPr>
        <w:t>L1-RSRP_Measurement_Period_CSI-RS</w:t>
      </w:r>
      <w:r w:rsidRPr="002837D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470D6" w:rsidRPr="002837D7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H"/>
            </w:pPr>
            <w:r w:rsidRPr="002837D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H"/>
            </w:pPr>
            <w:r w:rsidRPr="002837D7">
              <w:t>T</w:t>
            </w:r>
            <w:r w:rsidRPr="002837D7">
              <w:rPr>
                <w:vertAlign w:val="subscript"/>
              </w:rPr>
              <w:t>L1-RSRP_Measurement_Period_CSI-RS</w:t>
            </w:r>
            <w:r w:rsidRPr="002837D7">
              <w:t xml:space="preserve"> (ms) </w:t>
            </w:r>
          </w:p>
        </w:tc>
      </w:tr>
      <w:tr w:rsidR="005470D6" w:rsidRPr="006B7BE4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0F1B90" w:rsidRDefault="005470D6" w:rsidP="009975EB">
            <w:pPr>
              <w:pStyle w:val="TAC"/>
              <w:rPr>
                <w:lang w:val="fr-FR"/>
              </w:rPr>
            </w:pPr>
            <w:r w:rsidRPr="000F1B90">
              <w:rPr>
                <w:rFonts w:cs="v4.2.0"/>
                <w:lang w:val="fr-FR"/>
              </w:rPr>
              <w:t>max(T</w:t>
            </w:r>
            <w:r w:rsidRPr="000F1B90">
              <w:rPr>
                <w:rFonts w:cs="v4.2.0"/>
                <w:vertAlign w:val="subscript"/>
                <w:lang w:val="fr-FR"/>
              </w:rPr>
              <w:t>Report</w:t>
            </w:r>
            <w:r w:rsidRPr="000F1B90">
              <w:rPr>
                <w:rFonts w:cs="v4.2.0"/>
                <w:lang w:val="fr-FR"/>
              </w:rPr>
              <w:t>, ceil(M*P)*T</w:t>
            </w:r>
            <w:r w:rsidRPr="000F1B90">
              <w:rPr>
                <w:rFonts w:cs="v4.2.0"/>
                <w:vertAlign w:val="subscript"/>
                <w:lang w:val="fr-FR"/>
              </w:rPr>
              <w:t>CSI-RS</w:t>
            </w:r>
            <w:r w:rsidRPr="000F1B90">
              <w:rPr>
                <w:rFonts w:cs="v4.2.0"/>
                <w:lang w:val="fr-FR"/>
              </w:rPr>
              <w:t>)</w:t>
            </w:r>
          </w:p>
        </w:tc>
      </w:tr>
      <w:tr w:rsidR="005470D6" w:rsidRPr="006B7BE4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 xml:space="preserve">DRX cycle </w:t>
            </w:r>
            <w:r w:rsidRPr="002837D7">
              <w:rPr>
                <w:rFonts w:cs="Arial"/>
              </w:rPr>
              <w:t xml:space="preserve">≤ </w:t>
            </w:r>
            <w:r w:rsidRPr="002837D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0F1B90" w:rsidRDefault="005470D6" w:rsidP="009975EB">
            <w:pPr>
              <w:pStyle w:val="TAC"/>
              <w:rPr>
                <w:lang w:val="fr-FR"/>
              </w:rPr>
            </w:pPr>
            <w:r w:rsidRPr="000F1B90">
              <w:rPr>
                <w:rFonts w:cs="v4.2.0"/>
                <w:lang w:val="fr-FR"/>
              </w:rPr>
              <w:t>max(T</w:t>
            </w:r>
            <w:r w:rsidRPr="000F1B90">
              <w:rPr>
                <w:rFonts w:cs="v4.2.0"/>
                <w:vertAlign w:val="subscript"/>
                <w:lang w:val="fr-FR"/>
              </w:rPr>
              <w:t>Report</w:t>
            </w:r>
            <w:r w:rsidRPr="000F1B90">
              <w:rPr>
                <w:rFonts w:cs="v4.2.0"/>
                <w:lang w:val="fr-FR"/>
              </w:rPr>
              <w:t>, ceil(1.5*M*P)*max(T</w:t>
            </w:r>
            <w:r w:rsidRPr="000F1B90">
              <w:rPr>
                <w:rFonts w:cs="v4.2.0"/>
                <w:vertAlign w:val="subscript"/>
                <w:lang w:val="fr-FR"/>
              </w:rPr>
              <w:t>DRX</w:t>
            </w:r>
            <w:r w:rsidRPr="000F1B90">
              <w:rPr>
                <w:rFonts w:cs="v4.2.0"/>
                <w:lang w:val="fr-FR"/>
              </w:rPr>
              <w:t>,T</w:t>
            </w:r>
            <w:r w:rsidRPr="000F1B90">
              <w:rPr>
                <w:rFonts w:cs="v4.2.0"/>
                <w:vertAlign w:val="subscript"/>
                <w:lang w:val="fr-FR"/>
              </w:rPr>
              <w:t>CSI-RS</w:t>
            </w:r>
            <w:r w:rsidRPr="000F1B90">
              <w:rPr>
                <w:rFonts w:cs="v4.2.0"/>
                <w:lang w:val="fr-FR"/>
              </w:rPr>
              <w:t>))</w:t>
            </w:r>
          </w:p>
        </w:tc>
      </w:tr>
      <w:tr w:rsidR="005470D6" w:rsidRPr="002837D7" w:rsidTr="009975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C"/>
            </w:pPr>
            <w:r w:rsidRPr="002837D7">
              <w:rPr>
                <w:rFonts w:cs="v4.2.0"/>
              </w:rPr>
              <w:t>ceil(M*P)*T</w:t>
            </w:r>
            <w:r w:rsidRPr="002837D7">
              <w:rPr>
                <w:rFonts w:cs="v4.2.0"/>
                <w:vertAlign w:val="subscript"/>
              </w:rPr>
              <w:t>DRX</w:t>
            </w:r>
          </w:p>
        </w:tc>
      </w:tr>
      <w:tr w:rsidR="005470D6" w:rsidRPr="002837D7" w:rsidTr="009975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0D6" w:rsidRPr="002837D7" w:rsidRDefault="005470D6" w:rsidP="009975EB">
            <w:pPr>
              <w:pStyle w:val="TAN"/>
            </w:pPr>
            <w:r w:rsidRPr="002837D7">
              <w:t>Note 1:</w:t>
            </w:r>
            <w:r w:rsidRPr="002837D7">
              <w:rPr>
                <w:sz w:val="28"/>
              </w:rPr>
              <w:tab/>
            </w:r>
            <w:r w:rsidRPr="002837D7">
              <w:rPr>
                <w:rFonts w:cs="v4.2.0"/>
              </w:rPr>
              <w:t>T</w:t>
            </w:r>
            <w:r w:rsidRPr="002837D7">
              <w:rPr>
                <w:rFonts w:cs="v4.2.0"/>
                <w:vertAlign w:val="subscript"/>
              </w:rPr>
              <w:t>CSI-RS</w:t>
            </w:r>
            <w:r w:rsidRPr="002837D7">
              <w:t xml:space="preserve"> is the periodicity of CSI-RS configured for L1-RSRP measurement.</w:t>
            </w:r>
            <w:r w:rsidRPr="002837D7">
              <w:rPr>
                <w:rFonts w:cs="v4.2.0"/>
              </w:rPr>
              <w:t xml:space="preserve"> T</w:t>
            </w:r>
            <w:r w:rsidRPr="002837D7">
              <w:rPr>
                <w:rFonts w:cs="v4.2.0"/>
                <w:vertAlign w:val="subscript"/>
              </w:rPr>
              <w:t>DRX</w:t>
            </w:r>
            <w:r w:rsidRPr="002837D7">
              <w:t xml:space="preserve"> is the DRX cycle length. </w:t>
            </w:r>
            <w:r w:rsidRPr="002837D7">
              <w:rPr>
                <w:rFonts w:cs="v4.2.0"/>
              </w:rPr>
              <w:t>T</w:t>
            </w:r>
            <w:r w:rsidRPr="002837D7">
              <w:rPr>
                <w:rFonts w:cs="v4.2.0"/>
                <w:vertAlign w:val="subscript"/>
              </w:rPr>
              <w:t>Report</w:t>
            </w:r>
            <w:r w:rsidRPr="002837D7">
              <w:t xml:space="preserve"> is configured periodicity for reporting.</w:t>
            </w:r>
          </w:p>
          <w:p w:rsidR="005470D6" w:rsidRPr="002837D7" w:rsidRDefault="005470D6" w:rsidP="009975EB">
            <w:pPr>
              <w:pStyle w:val="TAN"/>
            </w:pPr>
            <w:r w:rsidRPr="002837D7">
              <w:t>Note 2:</w:t>
            </w:r>
            <w:r w:rsidRPr="002837D7">
              <w:rPr>
                <w:sz w:val="28"/>
              </w:rPr>
              <w:tab/>
            </w:r>
            <w:r w:rsidRPr="002837D7">
              <w:t>the requirements are applicable provided that the CSI-RS resource configured for L1-RSRP measurement is transmitted with Density = 3.</w:t>
            </w:r>
          </w:p>
          <w:p w:rsidR="005470D6" w:rsidRPr="002837D7" w:rsidRDefault="005470D6" w:rsidP="009975EB">
            <w:pPr>
              <w:pStyle w:val="TAN"/>
              <w:rPr>
                <w:rFonts w:cs="v4.2.0"/>
              </w:rPr>
            </w:pPr>
            <w:r w:rsidRPr="002837D7">
              <w:rPr>
                <w:rFonts w:cs="v4.2.0"/>
              </w:rPr>
              <w:t>Note 3:</w:t>
            </w:r>
            <w:r w:rsidRPr="002837D7">
              <w:rPr>
                <w:rFonts w:cs="v4.2.0"/>
              </w:rPr>
              <w:tab/>
              <w:t>K = 1 when T</w:t>
            </w:r>
            <w:r w:rsidRPr="002837D7">
              <w:rPr>
                <w:rFonts w:cs="v4.2.0"/>
                <w:vertAlign w:val="subscript"/>
              </w:rPr>
              <w:t>CSI-RS</w:t>
            </w:r>
            <w:r w:rsidRPr="002837D7">
              <w:rPr>
                <w:rFonts w:cs="v4.2.0"/>
              </w:rPr>
              <w:t xml:space="preserve"> ≤ 40 ms and </w:t>
            </w:r>
            <w:ins w:id="62" w:author="Huawei" w:date="2021-05-06T20:28:00Z">
              <w:r w:rsidR="007D2AD2">
                <w:rPr>
                  <w:i/>
                  <w:iCs/>
                </w:rPr>
                <w:t>highSpeedMeasFlag-r16</w:t>
              </w:r>
            </w:ins>
            <w:del w:id="63" w:author="Huawei" w:date="2021-05-06T20:28:00Z">
              <w:r w:rsidRPr="002837D7" w:rsidDel="007D2AD2">
                <w:rPr>
                  <w:rFonts w:cs="v4.2.0"/>
                </w:rPr>
                <w:delText>RRM enhancements for high speed</w:delText>
              </w:r>
            </w:del>
            <w:r w:rsidRPr="002837D7">
              <w:rPr>
                <w:rFonts w:cs="v4.2.0"/>
              </w:rPr>
              <w:t xml:space="preserve"> are configured; otherwise K = 1.5.</w:t>
            </w:r>
          </w:p>
        </w:tc>
      </w:tr>
    </w:tbl>
    <w:p w:rsidR="005470D6" w:rsidRPr="007D2AD2" w:rsidRDefault="005470D6" w:rsidP="005470D6">
      <w:pPr>
        <w:rPr>
          <w:rFonts w:eastAsia="?? ??"/>
        </w:rPr>
      </w:pPr>
    </w:p>
    <w:p w:rsidR="005470D6" w:rsidRPr="002837D7" w:rsidRDefault="005470D6" w:rsidP="005470D6">
      <w:r w:rsidRPr="002837D7">
        <w:t>The UE shall send L1-RSRP reports only for report configurations configured for the active BWP.</w:t>
      </w:r>
    </w:p>
    <w:p w:rsidR="005470D6" w:rsidRPr="002837D7" w:rsidRDefault="005470D6" w:rsidP="005470D6">
      <w:r w:rsidRPr="002837D7">
        <w:t xml:space="preserve">The UE shall report the L1-RSRP value as a 7-bit value in the range [-140, -44] dBm with 1dB step size according to clause 10.1.19 for FR1 and 10.1.20 for FR2 if </w:t>
      </w:r>
      <w:r w:rsidRPr="002837D7">
        <w:rPr>
          <w:i/>
          <w:iCs/>
        </w:rPr>
        <w:t>nrofReportedRS</w:t>
      </w:r>
      <w:r w:rsidRPr="002837D7">
        <w:rPr>
          <w:iCs/>
        </w:rPr>
        <w:t xml:space="preserve"> is configured to one. </w:t>
      </w:r>
      <w:r w:rsidRPr="002837D7">
        <w:t xml:space="preserve">If </w:t>
      </w:r>
      <w:r w:rsidRPr="002837D7">
        <w:rPr>
          <w:i/>
          <w:iCs/>
        </w:rPr>
        <w:t>nrofReportedRS</w:t>
      </w:r>
      <w:r w:rsidRPr="002837D7">
        <w:rPr>
          <w:iCs/>
        </w:rPr>
        <w:t xml:space="preserve"> is configured to be larger than one, or if </w:t>
      </w:r>
      <w:r w:rsidRPr="002837D7">
        <w:rPr>
          <w:i/>
          <w:iCs/>
        </w:rPr>
        <w:t>groupBasedBeamReporting</w:t>
      </w:r>
      <w:r w:rsidRPr="002837D7">
        <w:rPr>
          <w:iCs/>
        </w:rPr>
        <w:t xml:space="preserve"> is enabled, </w:t>
      </w:r>
      <w:r w:rsidRPr="002837D7">
        <w:t>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</w:r>
    </w:p>
    <w:p w:rsidR="005470D6" w:rsidRPr="002837D7" w:rsidRDefault="005470D6" w:rsidP="005470D6">
      <w:bookmarkStart w:id="64" w:name="_Hlk47636877"/>
      <w:r w:rsidRPr="002837D7">
        <w:t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</w:t>
      </w:r>
      <w:bookmarkEnd w:id="64"/>
    </w:p>
    <w:p w:rsidR="005470D6" w:rsidRPr="002837D7" w:rsidRDefault="005470D6" w:rsidP="005470D6">
      <w:r w:rsidRPr="002837D7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:rsidR="005470D6" w:rsidRPr="002837D7" w:rsidRDefault="005470D6" w:rsidP="005470D6">
      <w:r w:rsidRPr="002837D7">
        <w:t>The UE shall only send aperiodic L1-RSRP measurement reports, if a DCI trigger has been received.</w:t>
      </w:r>
    </w:p>
    <w:p w:rsidR="005470D6" w:rsidRPr="002837D7" w:rsidRDefault="005470D6" w:rsidP="005470D6">
      <w:r w:rsidRPr="002837D7">
        <w:t>After the UE receives CSI request in DCI, the UE shall transmit the aperiodic L1-RSRP reporting on PUSCH over the air interface at the time specified according to clause 6.2.1.2 in TS 36.300 [24].</w:t>
      </w:r>
    </w:p>
    <w:p w:rsidR="005470D6" w:rsidRPr="002837D7" w:rsidRDefault="005470D6" w:rsidP="005470D6">
      <w:r w:rsidRPr="002837D7">
        <w:t>For both FR1 and FR2, when the CSI-RS for L1-RSRP measurement is in the same OFDM symbol as SSB for RLM/BFD/CBD/L1-RSRP measurement, UE is not required to receive CSI-RS for L1-RSRP measurement in the PRBs that overlap with an SSB.</w:t>
      </w:r>
    </w:p>
    <w:p w:rsidR="005470D6" w:rsidRPr="002837D7" w:rsidRDefault="005470D6" w:rsidP="005470D6">
      <w:r w:rsidRPr="002837D7">
        <w:t>For FR1, when the SSB for RLM/BFD/CBD/L1-RSRP measurement is within the active BWP and has same SCS than CSI-RS for L1-RSRP measurement, the UE shall be able to perform CSI-RS measurement without restrictions.</w:t>
      </w:r>
    </w:p>
    <w:p w:rsidR="005470D6" w:rsidRPr="002837D7" w:rsidRDefault="005470D6" w:rsidP="005470D6">
      <w:r w:rsidRPr="002837D7">
        <w:t>For FR1, when the SSB for RLM/BFD/CBD/L1-RSRP measurement is within the active BWP and has different SCS than CSI-RS for L1-RSRP measurement, the UE shall be able to perform CSI-RS measurement with restrictions according to its capabilities: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If the UE supports </w:t>
      </w:r>
      <w:r w:rsidRPr="002837D7">
        <w:rPr>
          <w:i/>
        </w:rPr>
        <w:t>simultaneousRxDataSSB-DiffNumerology</w:t>
      </w:r>
      <w:r w:rsidRPr="002837D7">
        <w:t xml:space="preserve"> the UE shall be able to perform CSI-RS measurement without restrictions.</w:t>
      </w:r>
    </w:p>
    <w:p w:rsidR="005470D6" w:rsidRPr="002837D7" w:rsidRDefault="005470D6" w:rsidP="005470D6">
      <w:pPr>
        <w:pStyle w:val="B1"/>
      </w:pPr>
      <w:r w:rsidRPr="002837D7">
        <w:t>-</w:t>
      </w:r>
      <w:r w:rsidRPr="002837D7">
        <w:tab/>
        <w:t xml:space="preserve">If the UE does not support </w:t>
      </w:r>
      <w:r w:rsidRPr="002837D7">
        <w:rPr>
          <w:i/>
        </w:rPr>
        <w:t>simultaneousRxDataSSB-DiffNumerology</w:t>
      </w:r>
      <w:r w:rsidRPr="002837D7">
        <w:t>, UE is required to measure one of but not both CSI-RS for L1-RSRP measurement and SSB. Longer measurement period for CSI-RS based L1-RSRP measurement is expected, and no requirements are defined.</w:t>
      </w:r>
    </w:p>
    <w:p w:rsidR="005470D6" w:rsidRPr="002837D7" w:rsidRDefault="005470D6" w:rsidP="005470D6">
      <w:r w:rsidRPr="002837D7">
        <w:t>For FR1, when the CSI-RS for L1-RSRP measurement is in the same OFDM symbol as another CSI-RS for RLM/BFD/CBD/L1-RSRP measurement, UE shall be able to measure the CSI-RS for L1-RSRP measurement without any restriction.</w:t>
      </w:r>
    </w:p>
    <w:p w:rsidR="005470D6" w:rsidRPr="002837D7" w:rsidRDefault="005470D6" w:rsidP="005470D6">
      <w:r w:rsidRPr="002837D7">
        <w:t>The normative reference for this requirement is TS 38.133 [6] clauses 9.5.3.1, 9.5.4.2 and 9.5.5.2.</w:t>
      </w: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DF" w:rsidRDefault="004516DF">
      <w:r>
        <w:separator/>
      </w:r>
    </w:p>
  </w:endnote>
  <w:endnote w:type="continuationSeparator" w:id="0">
    <w:p w:rsidR="004516DF" w:rsidRDefault="0045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DF" w:rsidRDefault="004516DF">
      <w:r>
        <w:separator/>
      </w:r>
    </w:p>
  </w:footnote>
  <w:footnote w:type="continuationSeparator" w:id="0">
    <w:p w:rsidR="004516DF" w:rsidRDefault="00451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03D6C"/>
    <w:multiLevelType w:val="hybridMultilevel"/>
    <w:tmpl w:val="320EC408"/>
    <w:lvl w:ilvl="0" w:tplc="A6046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525F"/>
    <w:rsid w:val="001053A1"/>
    <w:rsid w:val="001247F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1F6A"/>
    <w:rsid w:val="00305409"/>
    <w:rsid w:val="00311532"/>
    <w:rsid w:val="00321439"/>
    <w:rsid w:val="003609EF"/>
    <w:rsid w:val="00360F1E"/>
    <w:rsid w:val="0036231A"/>
    <w:rsid w:val="00362A0B"/>
    <w:rsid w:val="00374DD4"/>
    <w:rsid w:val="003D4A19"/>
    <w:rsid w:val="003E1A36"/>
    <w:rsid w:val="004059EE"/>
    <w:rsid w:val="00410371"/>
    <w:rsid w:val="004242F1"/>
    <w:rsid w:val="004516DF"/>
    <w:rsid w:val="004A220A"/>
    <w:rsid w:val="004B75B7"/>
    <w:rsid w:val="0051580D"/>
    <w:rsid w:val="005470D6"/>
    <w:rsid w:val="00547111"/>
    <w:rsid w:val="00566019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B768E"/>
    <w:rsid w:val="006E21FB"/>
    <w:rsid w:val="006F59CB"/>
    <w:rsid w:val="00720921"/>
    <w:rsid w:val="00782AB2"/>
    <w:rsid w:val="007860E2"/>
    <w:rsid w:val="00792342"/>
    <w:rsid w:val="007977A8"/>
    <w:rsid w:val="007B512A"/>
    <w:rsid w:val="007C2097"/>
    <w:rsid w:val="007D2AD2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5128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B6789"/>
    <w:rsid w:val="00CC5026"/>
    <w:rsid w:val="00CC68D0"/>
    <w:rsid w:val="00D03F9A"/>
    <w:rsid w:val="00D06D51"/>
    <w:rsid w:val="00D24991"/>
    <w:rsid w:val="00D50255"/>
    <w:rsid w:val="00D66520"/>
    <w:rsid w:val="00D67BB8"/>
    <w:rsid w:val="00DE34CF"/>
    <w:rsid w:val="00DE579A"/>
    <w:rsid w:val="00E077BA"/>
    <w:rsid w:val="00E13E3D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13E3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860E2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rsid w:val="00E077BA"/>
    <w:rPr>
      <w:rFonts w:ascii="Arial" w:hAnsi="Arial"/>
      <w:lang w:val="en-GB" w:eastAsia="en-US"/>
    </w:rPr>
  </w:style>
  <w:style w:type="character" w:customStyle="1" w:styleId="TACChar">
    <w:name w:val="TAC Char"/>
    <w:qFormat/>
    <w:rsid w:val="005470D6"/>
    <w:rPr>
      <w:rFonts w:ascii="Arial" w:eastAsia="Times New Roman" w:hAnsi="Arial"/>
      <w:sz w:val="18"/>
    </w:rPr>
  </w:style>
  <w:style w:type="character" w:customStyle="1" w:styleId="NOChar">
    <w:name w:val="NO Char"/>
    <w:link w:val="NO"/>
    <w:qFormat/>
    <w:rsid w:val="0054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7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8CFEF-136A-424C-8A8A-DDA0D84F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2302</Words>
  <Characters>13125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2021-01-05T02:27:00Z</dcterms:created>
  <dcterms:modified xsi:type="dcterms:W3CDTF">2021-05-07T07:36:00Z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(3)9RZCcOg0naFUioUb06k40OdP7V44U4JCxmDgXOyjlvo+FV6m21hV+n4tethysD9S+dkrQG2o
MuKd5ZGTwX+jj0ZpBzURO6dpXOoIElY13IyI73Hcsx5dcSQWXpavQINLy8s0hmmDQp+euzbU
gq1PovOyvylV4PRxN+mcuxXQu9Gbxz80JnxB1lOLNcaz2lImhzfNu5ekYeQwzoOF8wOaG2sK
QoVPti/es8aS1+efn7</vt:lpwstr>
  </property>
  <property fmtid="{D5CDD505-2E9C-101B-9397-08002B2CF9AE}" pid="22" name="_2015_ms_pID_7253431">
    <vt:lpwstr>Ga2HII23iY7TEXb/Ul2mxLld6f65lzLaThozpdXZqvIRpsoIGgkDur
sSqBpUq8F1lG/UmTaTtVVJ4wovZV5QfWhSJFex0vIrggT8bZVkMhkuGGfqHvtPGMYMK4/ycq
MWehajxMm5/RLw2CpBbCW0CB36bS9LC9mH59o3cXGQemq1qz4iF9Ldq+++denzDQPwzhQeEM
iqlMlO1bojn78bgxeg6rRUQsv3gOX6GvMTio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